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9E62B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424F93" w:rsidRDefault="00424F93" w:rsidP="00B47271">
                  <w:pPr>
                    <w:pStyle w:val="a9"/>
                  </w:pPr>
                </w:p>
                <w:p w:rsidR="00424F93" w:rsidRDefault="00424F93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424F93" w:rsidRPr="0055352B" w:rsidRDefault="00424F93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424F93" w:rsidRPr="0043354D" w:rsidRDefault="00424F93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E55AB1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424F93">
              <w:t>Макарцевой</w:t>
            </w:r>
            <w:proofErr w:type="spellEnd"/>
            <w:r w:rsidR="00424F93">
              <w:t xml:space="preserve"> Е. С.</w:t>
            </w:r>
            <w:r w:rsidR="00E55AB1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D7712D">
              <w:rPr>
                <w:color w:val="000000" w:themeColor="text1"/>
              </w:rPr>
              <w:t xml:space="preserve"> </w:t>
            </w:r>
            <w:r w:rsidR="00D7712D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424F93" w:rsidRDefault="00D25713" w:rsidP="00424F93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>Предоставить</w:t>
      </w:r>
      <w:r w:rsidR="00424F93">
        <w:rPr>
          <w:color w:val="000000" w:themeColor="text1"/>
        </w:rPr>
        <w:t xml:space="preserve"> </w:t>
      </w:r>
      <w:proofErr w:type="spellStart"/>
      <w:r w:rsidR="00424F93">
        <w:t>Макарцевой</w:t>
      </w:r>
      <w:proofErr w:type="spellEnd"/>
      <w:r w:rsidR="00424F93">
        <w:t xml:space="preserve"> Е. С. </w:t>
      </w:r>
      <w:r w:rsidR="00D7712D">
        <w:t>разрешение</w:t>
      </w:r>
      <w:r w:rsidR="00D7712D" w:rsidRPr="009112FE">
        <w:t xml:space="preserve"> </w:t>
      </w:r>
      <w:r w:rsidR="00424F93" w:rsidRPr="009112FE">
        <w:t>на условно разрешенный вид использования земельн</w:t>
      </w:r>
      <w:r w:rsidR="00424F93" w:rsidRPr="009112FE">
        <w:t>о</w:t>
      </w:r>
      <w:r w:rsidR="00424F93" w:rsidRPr="009112FE">
        <w:t>го участка</w:t>
      </w:r>
      <w:r w:rsidR="00424F93">
        <w:t xml:space="preserve"> с кадастровым номером 54:35:013825:276 площадью 327 кв. м с </w:t>
      </w:r>
      <w:r w:rsidR="00424F93" w:rsidRPr="001966C7">
        <w:t>местоположением: Российская Федерация, Новосибирская область, город Новос</w:t>
      </w:r>
      <w:r w:rsidR="00424F93" w:rsidRPr="001966C7">
        <w:t>и</w:t>
      </w:r>
      <w:r w:rsidR="00424F93" w:rsidRPr="001966C7">
        <w:t>бирск, улица Ши</w:t>
      </w:r>
      <w:r w:rsidR="00424F93" w:rsidRPr="00430D20">
        <w:t>шкина, д</w:t>
      </w:r>
      <w:r w:rsidR="00424F93">
        <w:t>ом</w:t>
      </w:r>
      <w:r w:rsidR="00424F93" w:rsidRPr="00430D20">
        <w:t xml:space="preserve"> 49/1</w:t>
      </w:r>
      <w:r w:rsidR="00424F93">
        <w:t xml:space="preserve"> и объекта капитального строительства </w:t>
      </w:r>
      <w:r w:rsidR="00424F93" w:rsidRPr="00240AFC">
        <w:t xml:space="preserve">(зона застройки жилыми домами смешанной этажности (Ж-1), </w:t>
      </w:r>
      <w:proofErr w:type="spellStart"/>
      <w:r w:rsidR="00424F93" w:rsidRPr="00240AFC">
        <w:t>подзона</w:t>
      </w:r>
      <w:proofErr w:type="spellEnd"/>
      <w:r w:rsidR="00424F93" w:rsidRPr="00240AFC">
        <w:t xml:space="preserve"> застройки жил</w:t>
      </w:r>
      <w:r w:rsidR="00424F93" w:rsidRPr="00240AFC">
        <w:t>ы</w:t>
      </w:r>
      <w:r w:rsidR="00424F93" w:rsidRPr="00240AFC">
        <w:t>ми домами смешанной этажности различной плотности застройки (Ж-1.1))</w:t>
      </w:r>
      <w:r w:rsidR="00424F93">
        <w:t xml:space="preserve"> </w:t>
      </w:r>
      <w:r w:rsidR="00424F93" w:rsidRPr="00921C74">
        <w:t xml:space="preserve">«блокированная жилая застройка </w:t>
      </w:r>
      <w:hyperlink r:id="rId8" w:history="1">
        <w:r w:rsidR="00424F93" w:rsidRPr="00921C74">
          <w:t>(2.3)</w:t>
        </w:r>
      </w:hyperlink>
      <w:r w:rsidR="00424F93" w:rsidRPr="00921C74">
        <w:t> – дома блокирова</w:t>
      </w:r>
      <w:r w:rsidR="00424F93" w:rsidRPr="00921C74">
        <w:t>н</w:t>
      </w:r>
      <w:r w:rsidR="00424F93" w:rsidRPr="00921C74">
        <w:t>ной застройки»</w:t>
      </w:r>
      <w:r w:rsidR="00424F93" w:rsidRPr="00E655EE">
        <w:t>.</w:t>
      </w:r>
    </w:p>
    <w:p w:rsidR="00FE2272" w:rsidRPr="0091260B" w:rsidRDefault="00645674" w:rsidP="001D647C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F93" w:rsidRDefault="00424F93">
      <w:r>
        <w:separator/>
      </w:r>
    </w:p>
  </w:endnote>
  <w:endnote w:type="continuationSeparator" w:id="0">
    <w:p w:rsidR="00424F93" w:rsidRDefault="0042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F93" w:rsidRDefault="00424F93">
      <w:r>
        <w:separator/>
      </w:r>
    </w:p>
  </w:footnote>
  <w:footnote w:type="continuationSeparator" w:id="0">
    <w:p w:rsidR="00424F93" w:rsidRDefault="00424F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F93" w:rsidRPr="001A7448" w:rsidRDefault="00424F93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424F93" w:rsidRDefault="00424F93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D647C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586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4F93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10D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E62B5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7712D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408D"/>
    <w:rsid w:val="00E55AB1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71C17-F533-4F3C-B266-950DB56F9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138</TotalTime>
  <Pages>1</Pages>
  <Words>216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74</cp:revision>
  <cp:lastPrinted>2020-02-25T03:17:00Z</cp:lastPrinted>
  <dcterms:created xsi:type="dcterms:W3CDTF">2023-05-10T04:37:00Z</dcterms:created>
  <dcterms:modified xsi:type="dcterms:W3CDTF">2026-06-09T09:43:00Z</dcterms:modified>
</cp:coreProperties>
</file>